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18E273" w14:textId="77777777" w:rsidR="00950853" w:rsidRPr="00D81877" w:rsidRDefault="00950853" w:rsidP="009508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GOLDESMYTH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fl.1404)</w:t>
      </w:r>
    </w:p>
    <w:p w14:paraId="6AB407C1" w14:textId="77777777" w:rsidR="00950853" w:rsidRDefault="00950853" w:rsidP="0095085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Melton.</w:t>
      </w:r>
    </w:p>
    <w:p w14:paraId="179A56E0" w14:textId="77777777" w:rsidR="00950853" w:rsidRDefault="00950853" w:rsidP="0095085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17038819" w14:textId="77777777" w:rsidR="00950853" w:rsidRDefault="00950853" w:rsidP="0095085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7D88EDD0" w14:textId="77777777" w:rsidR="00950853" w:rsidRDefault="00950853" w:rsidP="0095085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Nov.1404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who were commissioned to levy and collect from all </w:t>
      </w:r>
    </w:p>
    <w:p w14:paraId="09183063" w14:textId="77777777" w:rsidR="00950853" w:rsidRDefault="00950853" w:rsidP="0095085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cities, </w:t>
      </w:r>
      <w:proofErr w:type="gramStart"/>
      <w:r>
        <w:rPr>
          <w:rFonts w:ascii="Times New Roman" w:hAnsi="Times New Roman" w:cs="Times New Roman"/>
          <w:sz w:val="24"/>
          <w:szCs w:val="24"/>
        </w:rPr>
        <w:t>boroughs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and towns and from all secular lords and lay persons having</w:t>
      </w:r>
    </w:p>
    <w:p w14:paraId="00050821" w14:textId="77777777" w:rsidR="00950853" w:rsidRDefault="00950853" w:rsidP="0095085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good and possessions, and others both great and small in Derbyshire, except ecclesiastical persons, the two fifteenths and two tenths granted to the King at the last Parliament.   (C.F.R. 1399-1405 p.285)</w:t>
      </w:r>
    </w:p>
    <w:p w14:paraId="5C159C60" w14:textId="77777777" w:rsidR="00950853" w:rsidRDefault="00950853" w:rsidP="0095085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441CE62B" w14:textId="77777777" w:rsidR="00950853" w:rsidRDefault="00950853" w:rsidP="0095085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23B6D86A" w14:textId="77777777" w:rsidR="00950853" w:rsidRDefault="00950853" w:rsidP="0095085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July 2021</w:t>
      </w:r>
    </w:p>
    <w:p w14:paraId="4C0FFE6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1FD03" w14:textId="77777777" w:rsidR="00950853" w:rsidRDefault="00950853" w:rsidP="009139A6">
      <w:r>
        <w:separator/>
      </w:r>
    </w:p>
  </w:endnote>
  <w:endnote w:type="continuationSeparator" w:id="0">
    <w:p w14:paraId="4CB15352" w14:textId="77777777" w:rsidR="00950853" w:rsidRDefault="0095085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B480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BFB9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7FB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F2935" w14:textId="77777777" w:rsidR="00950853" w:rsidRDefault="00950853" w:rsidP="009139A6">
      <w:r>
        <w:separator/>
      </w:r>
    </w:p>
  </w:footnote>
  <w:footnote w:type="continuationSeparator" w:id="0">
    <w:p w14:paraId="157E629D" w14:textId="77777777" w:rsidR="00950853" w:rsidRDefault="0095085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9D42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D78B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B5D4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0853"/>
    <w:rsid w:val="000666E0"/>
    <w:rsid w:val="002510B7"/>
    <w:rsid w:val="005C130B"/>
    <w:rsid w:val="00826F5C"/>
    <w:rsid w:val="009139A6"/>
    <w:rsid w:val="009448BB"/>
    <w:rsid w:val="00950853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A16EA9"/>
  <w15:chartTrackingRefBased/>
  <w15:docId w15:val="{96864CBD-CCE9-4F7C-8081-03970CDA3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2021-08-01T18:42:00Z</dcterms:created>
  <dcterms:modified xsi:type="dcterms:W3CDTF">2021-08-01T18:43:00Z</dcterms:modified>
</cp:coreProperties>
</file>